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7F6" w:rsidRPr="004730B1" w:rsidRDefault="00E547F6" w:rsidP="00324F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730B1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E547F6" w:rsidRPr="004730B1" w:rsidRDefault="00E547F6" w:rsidP="00324F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730B1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E547F6" w:rsidRPr="004730B1" w:rsidRDefault="00E547F6" w:rsidP="00324F4B">
      <w:pPr>
        <w:widowControl w:val="0"/>
        <w:suppressAutoHyphens/>
        <w:spacing w:after="0" w:line="100" w:lineRule="atLeast"/>
        <w:ind w:left="720"/>
        <w:jc w:val="right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4730B1">
        <w:rPr>
          <w:rFonts w:ascii="Times New Roman" w:eastAsia="SimSun" w:hAnsi="Times New Roman"/>
          <w:kern w:val="1"/>
          <w:sz w:val="24"/>
          <w:szCs w:val="24"/>
          <w:lang w:eastAsia="ar-SA"/>
        </w:rPr>
        <w:t>«Фо</w:t>
      </w:r>
      <w:r>
        <w:rPr>
          <w:rFonts w:ascii="Times New Roman" w:eastAsia="SimSun" w:hAnsi="Times New Roman"/>
          <w:kern w:val="1"/>
          <w:sz w:val="24"/>
          <w:szCs w:val="24"/>
          <w:lang w:eastAsia="ar-SA"/>
        </w:rPr>
        <w:t>рмирование комфортной сельской</w:t>
      </w:r>
      <w:r w:rsidRPr="004730B1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 среды»</w:t>
      </w:r>
    </w:p>
    <w:p w:rsidR="00E547F6" w:rsidRPr="004730B1" w:rsidRDefault="00E547F6" w:rsidP="00324F4B">
      <w:pPr>
        <w:widowControl w:val="0"/>
        <w:suppressAutoHyphens/>
        <w:spacing w:after="0" w:line="100" w:lineRule="atLeast"/>
        <w:ind w:left="720"/>
        <w:jc w:val="right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4730B1">
        <w:rPr>
          <w:rFonts w:ascii="Times New Roman" w:eastAsia="SimSun" w:hAnsi="Times New Roman"/>
          <w:kern w:val="1"/>
          <w:sz w:val="24"/>
          <w:szCs w:val="24"/>
          <w:lang w:eastAsia="ar-SA"/>
        </w:rPr>
        <w:t>на 2018-2022 годы</w:t>
      </w:r>
      <w:r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села Большой Косули  Большекосульского сельсовета                                                                                                                           Боготольского района Красноярского края</w:t>
      </w:r>
    </w:p>
    <w:p w:rsidR="00E547F6" w:rsidRPr="004730B1" w:rsidRDefault="00E547F6" w:rsidP="00324F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547F6" w:rsidRPr="004730B1" w:rsidRDefault="00E547F6" w:rsidP="00324F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0B1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E547F6" w:rsidRPr="004730B1" w:rsidRDefault="00E547F6" w:rsidP="00324F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0B1">
        <w:rPr>
          <w:rFonts w:ascii="Times New Roman" w:hAnsi="Times New Roman" w:cs="Times New Roman"/>
          <w:b/>
          <w:sz w:val="24"/>
          <w:szCs w:val="24"/>
        </w:rPr>
        <w:t xml:space="preserve">мероприятий муниципальной программы </w:t>
      </w:r>
    </w:p>
    <w:p w:rsidR="00E547F6" w:rsidRPr="00D63A53" w:rsidRDefault="00E547F6" w:rsidP="00D63A53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 w:rsidRPr="00D63A53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«Формирование комфортной сельской  среды»</w:t>
      </w:r>
    </w:p>
    <w:p w:rsidR="00E547F6" w:rsidRPr="00D63A53" w:rsidRDefault="00E547F6" w:rsidP="00D63A53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на 2018-2022 годы села Большой Косули Большекосульского </w:t>
      </w:r>
      <w:r w:rsidRPr="00D63A53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сельсовета                                                                                                                           Боготольского района Красноярского края</w:t>
      </w:r>
    </w:p>
    <w:p w:rsidR="00E547F6" w:rsidRPr="004730B1" w:rsidRDefault="00E547F6" w:rsidP="00324F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889"/>
        <w:gridCol w:w="330"/>
        <w:gridCol w:w="1495"/>
        <w:gridCol w:w="348"/>
        <w:gridCol w:w="96"/>
        <w:gridCol w:w="1380"/>
        <w:gridCol w:w="1856"/>
        <w:gridCol w:w="2480"/>
        <w:gridCol w:w="2912"/>
      </w:tblGrid>
      <w:tr w:rsidR="00E547F6" w:rsidRPr="004730B1" w:rsidTr="00DA5703">
        <w:tc>
          <w:tcPr>
            <w:tcW w:w="4219" w:type="dxa"/>
            <w:gridSpan w:val="2"/>
            <w:vMerge w:val="restart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gridSpan w:val="2"/>
            <w:vMerge w:val="restart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730B1">
              <w:rPr>
                <w:rFonts w:ascii="Times New Roman" w:hAnsi="Times New Roman" w:cs="Times New Roman"/>
                <w:sz w:val="20"/>
              </w:rPr>
              <w:t>(Ф.И.О.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0"/>
              </w:rPr>
              <w:t>должность)</w:t>
            </w:r>
          </w:p>
        </w:tc>
        <w:tc>
          <w:tcPr>
            <w:tcW w:w="3332" w:type="dxa"/>
            <w:gridSpan w:val="3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480" w:type="dxa"/>
            <w:vMerge w:val="restart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результат 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730B1">
              <w:rPr>
                <w:rFonts w:ascii="Times New Roman" w:hAnsi="Times New Roman" w:cs="Times New Roman"/>
                <w:sz w:val="20"/>
              </w:rPr>
              <w:t>(краткое описание)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12" w:type="dxa"/>
            <w:vMerge w:val="restart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Показатель результативности</w:t>
            </w:r>
          </w:p>
        </w:tc>
      </w:tr>
      <w:tr w:rsidR="00E547F6" w:rsidRPr="004730B1" w:rsidTr="00DA5703">
        <w:tc>
          <w:tcPr>
            <w:tcW w:w="4219" w:type="dxa"/>
            <w:gridSpan w:val="2"/>
            <w:vMerge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480" w:type="dxa"/>
            <w:vMerge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  <w:vMerge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47F6" w:rsidRPr="004730B1" w:rsidTr="00DA5703">
        <w:trPr>
          <w:trHeight w:val="437"/>
        </w:trPr>
        <w:tc>
          <w:tcPr>
            <w:tcW w:w="11874" w:type="dxa"/>
            <w:gridSpan w:val="8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1.Обеспечение формирования единого облика муниципального образования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547F6" w:rsidRPr="004730B1" w:rsidTr="00A52C94">
        <w:tc>
          <w:tcPr>
            <w:tcW w:w="4219" w:type="dxa"/>
            <w:gridSpan w:val="2"/>
          </w:tcPr>
          <w:p w:rsidR="00E547F6" w:rsidRPr="004730B1" w:rsidRDefault="00E547F6" w:rsidP="00DA5703">
            <w:pPr>
              <w:pStyle w:val="ConsPlusNormal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1.1. Применение правил благоустройства, утвержденных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Большекосульским  сельским Советом депутатов  от 07.08 № 2017 № 20-91 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- по результатам публичных слушаний</w:t>
            </w:r>
            <w:r w:rsidRPr="004730B1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1939" w:type="dxa"/>
            <w:gridSpan w:val="3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Бльшекосульского сельсовета</w:t>
            </w:r>
          </w:p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</w:p>
          <w:p w:rsidR="00E547F6" w:rsidRPr="00773875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Т.Ф.Поторочина</w:t>
            </w:r>
          </w:p>
        </w:tc>
        <w:tc>
          <w:tcPr>
            <w:tcW w:w="13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Благоустройство территории сельсовета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и закрепление 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иц ответственных  за содержание</w:t>
            </w:r>
            <w:bookmarkStart w:id="0" w:name="_GoBack"/>
            <w:bookmarkEnd w:id="0"/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объектов благоустройства по этапам в процентах от общего количества объектов благоустройства в муниципальном образовании: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1 этап – 20%;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2- этап – 30%;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3- этап  - 50%</w:t>
            </w:r>
          </w:p>
        </w:tc>
      </w:tr>
      <w:tr w:rsidR="00E547F6" w:rsidRPr="004730B1" w:rsidTr="00A52C94">
        <w:tc>
          <w:tcPr>
            <w:tcW w:w="4219" w:type="dxa"/>
            <w:gridSpan w:val="2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>1.2. Реализация комплексных проектов благоустройства с привлечением собственников земельных участков, находящихся в непосредственной близости от территории комплексных проектов благоустройства и иных заинтересованных сторон</w:t>
            </w: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gridSpan w:val="3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Большекосульского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Т.Ф. Поторочина</w:t>
            </w:r>
          </w:p>
        </w:tc>
        <w:tc>
          <w:tcPr>
            <w:tcW w:w="13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Комплексных проектов: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1 этап – 1 проект;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2- этап – 2 проекта;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3- этап  - 3 проекта.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47F6" w:rsidRPr="004730B1" w:rsidTr="00A52C94">
        <w:tc>
          <w:tcPr>
            <w:tcW w:w="4219" w:type="dxa"/>
            <w:gridSpan w:val="2"/>
          </w:tcPr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1.3. Применение лучших практик (проектов, дизайн-проектов)  благоустройства  дворов и общественных территорий</w:t>
            </w:r>
          </w:p>
        </w:tc>
        <w:tc>
          <w:tcPr>
            <w:tcW w:w="1939" w:type="dxa"/>
            <w:gridSpan w:val="3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Большекосульского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Т.Ф. Поторочина</w:t>
            </w:r>
          </w:p>
        </w:tc>
        <w:tc>
          <w:tcPr>
            <w:tcW w:w="13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hanging="3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Благоустройство территории, активизация деятельности  жителей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hanging="3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не менее 1-ой концепции благоустройства дворов и общественных территории, ежегодно</w:t>
            </w:r>
            <w:r w:rsidRPr="004730B1">
              <w:rPr>
                <w:rStyle w:val="FootnoteReference"/>
                <w:rFonts w:ascii="Times New Roman" w:hAnsi="Times New Roman"/>
                <w:sz w:val="24"/>
                <w:szCs w:val="24"/>
                <w:lang w:eastAsia="ru-RU"/>
              </w:rPr>
              <w:footnoteReference w:id="3"/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одного лучшего проекта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 (дизайн-проект) благоустройства дворов и общественной территории из краевой базы данных, ежегодно</w:t>
            </w:r>
          </w:p>
        </w:tc>
      </w:tr>
      <w:tr w:rsidR="00E547F6" w:rsidRPr="004730B1" w:rsidTr="00A52C94">
        <w:tc>
          <w:tcPr>
            <w:tcW w:w="4219" w:type="dxa"/>
            <w:gridSpan w:val="2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Обеспечение надлежащего состояния и эксплуатации элементов благоустройства на территории муниципального образования (организация уборки мусора, освещения, озеленения общественных территорий) </w:t>
            </w: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gridSpan w:val="3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Большекосульского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Т.Ф. Поторочина</w:t>
            </w:r>
          </w:p>
        </w:tc>
        <w:tc>
          <w:tcPr>
            <w:tcW w:w="13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11874" w:type="dxa"/>
            <w:gridSpan w:val="8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2.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2.1. Благоустройство дворовых территорий многоквартирных домов. </w:t>
            </w:r>
          </w:p>
          <w:p w:rsidR="00E547F6" w:rsidRPr="004730B1" w:rsidRDefault="00E547F6" w:rsidP="00DA5703">
            <w:pPr>
              <w:pStyle w:val="ConsPlusNormal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Собственники МКД</w:t>
            </w:r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территорий, активизация деятельности жителей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Решения общественной комиссии об утверждении актуального  ранжированного перечня дворовых территорий (протокол).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Ранжированный адресный перечень дворовых территорий нуждающихся в благоустройстве исходя из поступления предложений от заинтересованных лиц 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приведен в 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приложении  № 2 к П</w:t>
            </w:r>
            <w:r w:rsidRPr="004730B1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рограмме 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DA5703">
            <w:pPr>
              <w:pStyle w:val="ConsPlusNormal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2.1.1. Формирование (уточнение, корректировка) паспорта дворовых территорий на основании данных о проведении инвентаризации дворовых территорий с учетом их физического состояния</w:t>
            </w:r>
            <w:r w:rsidRPr="004730B1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4"/>
            </w:r>
          </w:p>
        </w:tc>
        <w:tc>
          <w:tcPr>
            <w:tcW w:w="1843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Большекосульского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Т.Ф. Поторчина</w:t>
            </w:r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E547F6" w:rsidRPr="004730B1" w:rsidRDefault="00E547F6" w:rsidP="00D425B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Анализ фактического состояния дворовых территорий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Паспорт дворовой территории  от общего количества дворовых территорий по этапам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1 этап – 20%;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2- этап - 30%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3- этап  - 50% по  форме согласно приложению 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№ 6 :к Программе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DA5703">
            <w:pPr>
              <w:pStyle w:val="ConsPlusNormal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2.1.2.  Организация подачи и сбор предложений заинтересованных лиц о благоустройстве дворовых территорий </w:t>
            </w:r>
          </w:p>
        </w:tc>
        <w:tc>
          <w:tcPr>
            <w:tcW w:w="1843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Большекосульского сельсовета, Собственники МКД</w:t>
            </w:r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деятельности жителей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kern w:val="1"/>
                <w:sz w:val="24"/>
                <w:szCs w:val="24"/>
              </w:rPr>
              <w:t>Количество и доля предложений, поступивших от заинтересованных лиц о финансовом участии при благоустройстве дворовых территорий</w:t>
            </w:r>
            <w:r w:rsidRPr="004730B1">
              <w:rPr>
                <w:rStyle w:val="FootnoteReference"/>
                <w:rFonts w:ascii="Times New Roman" w:hAnsi="Times New Roman"/>
                <w:kern w:val="1"/>
                <w:sz w:val="24"/>
                <w:szCs w:val="24"/>
              </w:rPr>
              <w:footnoteReference w:id="5"/>
            </w:r>
            <w:r w:rsidRPr="004730B1">
              <w:rPr>
                <w:rFonts w:ascii="Times New Roman" w:hAnsi="Times New Roman" w:cs="Times New Roman"/>
                <w:kern w:val="1"/>
                <w:sz w:val="24"/>
                <w:szCs w:val="24"/>
              </w:rPr>
              <w:t>, ежегодно не менее 5% от общего количества дворов нуждающихся в благоустройстве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47F6" w:rsidRPr="004730B1" w:rsidTr="00DA5703">
        <w:trPr>
          <w:trHeight w:val="841"/>
        </w:trPr>
        <w:tc>
          <w:tcPr>
            <w:tcW w:w="4219" w:type="dxa"/>
            <w:gridSpan w:val="2"/>
          </w:tcPr>
          <w:p w:rsidR="00E547F6" w:rsidRPr="004730B1" w:rsidRDefault="00E547F6" w:rsidP="00DA5703">
            <w:pPr>
              <w:pStyle w:val="ConsPlusNormal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2.1.3. Оказание содействия инициативным жителям в проведении собраний собственников помещений в порядке, установленном ст. 44-49 Жилищного кодекса РФ</w:t>
            </w:r>
          </w:p>
        </w:tc>
        <w:tc>
          <w:tcPr>
            <w:tcW w:w="1843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Большекосульского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Т.Ф. Поторочина</w:t>
            </w:r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деятельности жителей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Разработка (обеспечение) инициативных жителей методическими рекомендациями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«Как мой двор включить в программу».  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Протоколы собраний собственников помещений в многоквартирном доме, оформленные согласно  Жилищному кодексу РФ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2.1.4. Формирование земельного участка на котором расположен многоквартирный дом с озеленением и элементами благоустройства </w:t>
            </w: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Большекосульского сельсовета</w:t>
            </w:r>
          </w:p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сельсовета Т.Ф. Поторчина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ответственности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Кадастровый учет земельного участка на котором расположен многоквартирный дом с озеленением и элементами благоустройства по этапам</w:t>
            </w:r>
            <w:r w:rsidRPr="004730B1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6"/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1 этап – 5 %;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2- этап - 20%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3- этап  - 30%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Передача в общедолевую собственность собственников помещений в многоквартирном доме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b/>
                <w:sz w:val="24"/>
                <w:szCs w:val="24"/>
              </w:rPr>
              <w:t>2.2.Благоустройство общественных пространств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Адресный перечень  всех общественных территорий </w:t>
            </w:r>
            <w:r w:rsidRPr="004730B1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приведен в 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  № 3 к</w:t>
            </w:r>
            <w:r w:rsidRPr="004730B1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Программе </w:t>
            </w: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2.2.1. Формирование (уточнение, корректировка) паспорта общественных  территорий на основании данных о проведении инвентаризации дворовых территорий с учетом их физического состояния</w:t>
            </w:r>
            <w:r w:rsidRPr="004730B1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7"/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 по графику</w:t>
            </w:r>
          </w:p>
        </w:tc>
        <w:tc>
          <w:tcPr>
            <w:tcW w:w="1843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Большекосульского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Т.Ф. Поторочина</w:t>
            </w:r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Анализ фактического состояния общественной территории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Паспорт общественного пространства  по форме согласно приложению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 № 7 к Программе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1 этап – 20%;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2- этап - 30%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3- этап  - 50%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DA5703">
            <w:pPr>
              <w:spacing w:after="0" w:line="240" w:lineRule="auto"/>
              <w:ind w:firstLine="284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2.2.3. Определение </w:t>
            </w:r>
            <w:r w:rsidRPr="004730B1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наиболее посещаемой муниципальной территории общего пользования подлежащей благоустройству в порядке, установленном органом местного самоуправления</w:t>
            </w:r>
          </w:p>
          <w:p w:rsidR="00E547F6" w:rsidRPr="004730B1" w:rsidRDefault="00E547F6" w:rsidP="00DA5703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E547F6" w:rsidRDefault="00E547F6" w:rsidP="0071441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Большекосульского сельсовета</w:t>
            </w:r>
          </w:p>
          <w:p w:rsidR="00E547F6" w:rsidRPr="004730B1" w:rsidRDefault="00E547F6" w:rsidP="0071441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Т.Ф. Поторочина</w:t>
            </w:r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деятельности жителей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общественной комиссии об утверждении </w:t>
            </w:r>
            <w:r w:rsidRPr="004730B1">
              <w:rPr>
                <w:rFonts w:ascii="Times New Roman" w:hAnsi="Times New Roman"/>
                <w:sz w:val="24"/>
                <w:szCs w:val="24"/>
              </w:rPr>
              <w:t xml:space="preserve">наиболее посещаемой муниципальной территории общего пользования 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(протокол).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2.3. Благоустройство </w:t>
            </w:r>
            <w:r w:rsidRPr="004730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предпринимателей.</w:t>
            </w: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Большекосульского сельсовета, Собственники</w:t>
            </w:r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bCs/>
                <w:sz w:val="24"/>
                <w:szCs w:val="24"/>
              </w:rPr>
      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</w:t>
            </w:r>
          </w:p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kern w:val="1"/>
                <w:sz w:val="24"/>
                <w:szCs w:val="24"/>
                <w:lang w:eastAsia="ru-RU"/>
              </w:rPr>
              <w:t xml:space="preserve">по форме согласно </w:t>
            </w: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приложению</w:t>
            </w:r>
          </w:p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>№ 8 к</w:t>
            </w:r>
            <w:r w:rsidRPr="004730B1">
              <w:rPr>
                <w:rFonts w:ascii="Times New Roman" w:hAnsi="Times New Roman"/>
                <w:kern w:val="1"/>
                <w:sz w:val="24"/>
                <w:szCs w:val="24"/>
                <w:lang w:eastAsia="ru-RU"/>
              </w:rPr>
              <w:t xml:space="preserve"> Программе </w:t>
            </w:r>
          </w:p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2.3.1.Разъяснительная работа о принципах благоустройства (личная ответственность)</w:t>
            </w:r>
          </w:p>
        </w:tc>
        <w:tc>
          <w:tcPr>
            <w:tcW w:w="1843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Большекосульского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Т.Ф. Поторочина</w:t>
            </w:r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ответственности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сходов 1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собраний 1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2.3.2. Заключение соглашений с </w:t>
            </w:r>
            <w:r w:rsidRPr="004730B1">
              <w:rPr>
                <w:rFonts w:ascii="Times New Roman" w:hAnsi="Times New Roman" w:cs="Times New Roman"/>
                <w:bCs/>
                <w:sz w:val="24"/>
                <w:szCs w:val="24"/>
              </w:rPr>
              <w:t>юридическими лицами и индивидуальными предпринимателями о б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лагоустройстве </w:t>
            </w:r>
            <w:r w:rsidRPr="004730B1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объектов недвижимого имущества (включая объекты незавершенного строительства) и земельных участков за счет средств указанных лиц и находящихся в их собственности (пользовании)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Большекосульского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Т.Ф. Поторочина</w:t>
            </w:r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ответственности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соглашений: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1 этап – 30%;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2- этап - 70%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324F4B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2.4. Благоустройство индивидуальных жилых домов и земельных участков, предоставленных для их размещения</w:t>
            </w:r>
            <w:r w:rsidRPr="004730B1">
              <w:rPr>
                <w:rStyle w:val="FootnoteReference"/>
                <w:rFonts w:ascii="Times New Roman" w:hAnsi="Times New Roman"/>
                <w:b/>
                <w:sz w:val="24"/>
                <w:szCs w:val="24"/>
                <w:lang w:eastAsia="ru-RU"/>
              </w:rPr>
              <w:footnoteReference w:id="8"/>
            </w:r>
          </w:p>
        </w:tc>
        <w:tc>
          <w:tcPr>
            <w:tcW w:w="1843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Большекосульского сельсовета</w:t>
            </w:r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2.4.1.Разъяснительная работа о принципах благоустройства (личная ответственность)</w:t>
            </w: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Большекосульского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Т.Ф. Поторочина</w:t>
            </w:r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ответственности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сходов 1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собраний 1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>2.4.2. Проведение инвентаризации индивидуальных жилых домов и земельных участков, предоставленных для их размещения</w:t>
            </w:r>
            <w:r w:rsidRPr="004730B1">
              <w:rPr>
                <w:rStyle w:val="FootnoteReference"/>
                <w:rFonts w:ascii="Times New Roman" w:hAnsi="Times New Roman"/>
                <w:sz w:val="24"/>
                <w:szCs w:val="24"/>
                <w:lang w:eastAsia="ru-RU"/>
              </w:rPr>
              <w:footnoteReference w:id="9"/>
            </w: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Большекосульского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Т.Ф. Поторочина</w:t>
            </w:r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 фактического состояния 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Паспорт дворовой территории индивидуальных домов и земельных участков по форме согласно приложению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 № 9  к программе 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>2.4.3. Заключение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2020 года в соответствии с требованиями утвержденных в муниципальном образовании правил благоустройства по результатам проведенной инвентаризации.</w:t>
            </w: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Большекосульского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Т.ф. Поторочина</w:t>
            </w:r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ответственности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соглашений: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1 этап – 30%;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2- этап - 70%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11874" w:type="dxa"/>
            <w:gridSpan w:val="8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3.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547F6" w:rsidRPr="004730B1" w:rsidTr="00DA5703">
        <w:tc>
          <w:tcPr>
            <w:tcW w:w="3889" w:type="dxa"/>
          </w:tcPr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 Проведение опроса граждан о выборе территории общего пользования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 для благоустройства</w:t>
            </w:r>
            <w:r w:rsidRPr="004730B1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10"/>
            </w: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Большекосульского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Т.Ф. Поторочина</w:t>
            </w:r>
          </w:p>
        </w:tc>
        <w:tc>
          <w:tcPr>
            <w:tcW w:w="1824" w:type="dxa"/>
            <w:gridSpan w:val="3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>Выявление реальных потребностей различных групп населения.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3889" w:type="dxa"/>
          </w:tcPr>
          <w:p w:rsidR="00E547F6" w:rsidRPr="004730B1" w:rsidRDefault="00E547F6" w:rsidP="00DA5703">
            <w:pPr>
              <w:widowControl w:val="0"/>
              <w:autoSpaceDE w:val="0"/>
              <w:autoSpaceDN w:val="0"/>
              <w:spacing w:after="0" w:line="240" w:lineRule="auto"/>
              <w:ind w:firstLine="28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3.2. Организация обсуждения и выработки концепций  благоустройства территории общего пользования</w:t>
            </w:r>
            <w:r w:rsidRPr="004730B1">
              <w:rPr>
                <w:rStyle w:val="FootnoteReference"/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footnoteReference w:id="11"/>
            </w:r>
          </w:p>
          <w:p w:rsidR="00E547F6" w:rsidRPr="004730B1" w:rsidRDefault="00E547F6" w:rsidP="00DA5703">
            <w:pPr>
              <w:widowControl w:val="0"/>
              <w:autoSpaceDE w:val="0"/>
              <w:autoSpaceDN w:val="0"/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5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Большекосульского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Т.Ф. Поторочина</w:t>
            </w:r>
          </w:p>
        </w:tc>
        <w:tc>
          <w:tcPr>
            <w:tcW w:w="1824" w:type="dxa"/>
            <w:gridSpan w:val="3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Благоустройство территории, активизация деятельности жителей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3889" w:type="dxa"/>
          </w:tcPr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3.3. Привлечение жителей:</w:t>
            </w: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-  к посадке зеленых насаждение;</w:t>
            </w: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- уборке несанкционированных свалок </w:t>
            </w: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  <w:tc>
          <w:tcPr>
            <w:tcW w:w="1825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Большекосульского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Т.Ф. Поторочина</w:t>
            </w:r>
          </w:p>
        </w:tc>
        <w:tc>
          <w:tcPr>
            <w:tcW w:w="1824" w:type="dxa"/>
            <w:gridSpan w:val="3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территории, закрепление ответственности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Проведение субботников, не менее 2-ух, ежегодно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Привлечение к мероприятиям не менее 5% от общего количества жителей, ежегодно</w:t>
            </w:r>
          </w:p>
        </w:tc>
      </w:tr>
      <w:tr w:rsidR="00E547F6" w:rsidRPr="004730B1" w:rsidTr="00DA5703">
        <w:tc>
          <w:tcPr>
            <w:tcW w:w="3889" w:type="dxa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3.4.Участие в краевых мероприятиях, направленных на повышение </w:t>
            </w:r>
            <w:r w:rsidRPr="004730B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активности участия граждан в решении вопросов местного значения</w:t>
            </w:r>
            <w:r w:rsidRPr="004730B1">
              <w:rPr>
                <w:rStyle w:val="FootnoteReference"/>
                <w:rFonts w:ascii="Times New Roman" w:hAnsi="Times New Roman"/>
                <w:bCs/>
                <w:sz w:val="24"/>
                <w:szCs w:val="24"/>
                <w:lang w:eastAsia="ru-RU"/>
              </w:rPr>
              <w:footnoteReference w:id="12"/>
            </w:r>
          </w:p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Большекосульского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Т.Ф. Поторочина</w:t>
            </w:r>
          </w:p>
        </w:tc>
        <w:tc>
          <w:tcPr>
            <w:tcW w:w="1824" w:type="dxa"/>
            <w:gridSpan w:val="3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Активизация деятельности жителей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Формирование и направление заявки на участие в конкурсах, ежегодно, не менее 1-ой заявки</w:t>
            </w:r>
          </w:p>
        </w:tc>
      </w:tr>
    </w:tbl>
    <w:p w:rsidR="00E547F6" w:rsidRDefault="00E547F6"/>
    <w:sectPr w:rsidR="00E547F6" w:rsidSect="006B19DD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7F6" w:rsidRDefault="00E547F6" w:rsidP="00324F4B">
      <w:pPr>
        <w:spacing w:after="0" w:line="240" w:lineRule="auto"/>
      </w:pPr>
      <w:r>
        <w:separator/>
      </w:r>
    </w:p>
  </w:endnote>
  <w:endnote w:type="continuationSeparator" w:id="1">
    <w:p w:rsidR="00E547F6" w:rsidRDefault="00E547F6" w:rsidP="00324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7F6" w:rsidRDefault="00E547F6" w:rsidP="00324F4B">
      <w:pPr>
        <w:spacing w:after="0" w:line="240" w:lineRule="auto"/>
      </w:pPr>
      <w:r>
        <w:separator/>
      </w:r>
    </w:p>
  </w:footnote>
  <w:footnote w:type="continuationSeparator" w:id="1">
    <w:p w:rsidR="00E547F6" w:rsidRDefault="00E547F6" w:rsidP="00324F4B">
      <w:pPr>
        <w:spacing w:after="0" w:line="240" w:lineRule="auto"/>
      </w:pPr>
      <w:r>
        <w:continuationSeparator/>
      </w:r>
    </w:p>
  </w:footnote>
  <w:footnote w:id="2">
    <w:p w:rsidR="00E547F6" w:rsidRPr="001557B0" w:rsidRDefault="00E547F6" w:rsidP="00324F4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</w:rPr>
      </w:pPr>
      <w:r w:rsidRPr="001557B0">
        <w:rPr>
          <w:rStyle w:val="FootnoteReference"/>
          <w:rFonts w:ascii="Times New Roman" w:hAnsi="Times New Roman"/>
        </w:rPr>
        <w:footnoteRef/>
      </w:r>
      <w:r w:rsidRPr="001557B0">
        <w:rPr>
          <w:rFonts w:ascii="Times New Roman" w:hAnsi="Times New Roman"/>
        </w:rPr>
        <w:t xml:space="preserve"> Согласно Федеральному закону от 06.10.2003 № 131-ФЗ к вопросам местного значения городских округов (п.25</w:t>
      </w:r>
      <w:r>
        <w:rPr>
          <w:rFonts w:ascii="Times New Roman" w:hAnsi="Times New Roman"/>
        </w:rPr>
        <w:t xml:space="preserve"> ст.16</w:t>
      </w:r>
      <w:r w:rsidRPr="001557B0">
        <w:rPr>
          <w:rFonts w:ascii="Times New Roman" w:hAnsi="Times New Roman"/>
        </w:rPr>
        <w:t>) и поселений (п.19</w:t>
      </w:r>
      <w:r>
        <w:rPr>
          <w:rFonts w:ascii="Times New Roman" w:hAnsi="Times New Roman"/>
        </w:rPr>
        <w:t xml:space="preserve"> ст.14</w:t>
      </w:r>
      <w:r w:rsidRPr="001557B0">
        <w:rPr>
          <w:rFonts w:ascii="Times New Roman" w:hAnsi="Times New Roman"/>
        </w:rPr>
        <w:t>) отнесено утверждение Правила благоустройства</w:t>
      </w:r>
      <w:r>
        <w:rPr>
          <w:rFonts w:ascii="Times New Roman" w:hAnsi="Times New Roman"/>
        </w:rPr>
        <w:t xml:space="preserve"> городских округов и поселений, соответственно</w:t>
      </w:r>
      <w:r w:rsidRPr="001557B0">
        <w:rPr>
          <w:rFonts w:ascii="Times New Roman" w:hAnsi="Times New Roman"/>
        </w:rPr>
        <w:t xml:space="preserve">. </w:t>
      </w:r>
    </w:p>
    <w:p w:rsidR="00E547F6" w:rsidRPr="001557B0" w:rsidRDefault="00E547F6" w:rsidP="00324F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557B0">
        <w:rPr>
          <w:rFonts w:ascii="Times New Roman" w:hAnsi="Times New Roman"/>
        </w:rPr>
        <w:t xml:space="preserve">Правила благоустройства территорий поселений, городских округов должны быть приведены в  соответствие с рекомендациями министерства строительства и ЖКХ РФ, утвержденными приказом от 13.04.2017 № 711/пр и утверждены в срок до 01.09.2017. </w:t>
      </w:r>
    </w:p>
    <w:p w:rsidR="00E547F6" w:rsidRDefault="00E547F6" w:rsidP="00324F4B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1557B0">
        <w:rPr>
          <w:rFonts w:ascii="Times New Roman" w:hAnsi="Times New Roman"/>
        </w:rPr>
        <w:t>Согласно ст. 28 федерального закона от 06.10.2003 № 131-ФЗ Правила благоустройства территорий поселений, городских округов должны выноситься на публичные слушания.</w:t>
      </w:r>
      <w:r w:rsidRPr="001557B0">
        <w:rPr>
          <w:rFonts w:ascii="Times New Roman" w:hAnsi="Times New Roman"/>
          <w:bCs/>
        </w:rPr>
        <w:t>Порядок организации и проведения публичных слушаний определяется уставом муниципального образования и (или)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 решений.</w:t>
      </w:r>
    </w:p>
  </w:footnote>
  <w:footnote w:id="3">
    <w:p w:rsidR="00E547F6" w:rsidRPr="00B97319" w:rsidRDefault="00E547F6" w:rsidP="00324F4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97319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B97319">
        <w:rPr>
          <w:rFonts w:ascii="Times New Roman" w:hAnsi="Times New Roman"/>
          <w:sz w:val="24"/>
          <w:szCs w:val="24"/>
        </w:rPr>
        <w:t xml:space="preserve"> В концепции отражается настоящее и будущее территории </w:t>
      </w:r>
    </w:p>
    <w:p w:rsidR="00E547F6" w:rsidRPr="00B97319" w:rsidRDefault="00E547F6" w:rsidP="00324F4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97319">
        <w:rPr>
          <w:rFonts w:ascii="Times New Roman" w:hAnsi="Times New Roman"/>
          <w:sz w:val="24"/>
          <w:szCs w:val="24"/>
        </w:rPr>
        <w:t>а) характеристика, описание (текстовое, графическое) территории в настоящее время, место расположения (адрес), анализ существующих сценариев использования, анализ проблем, анализ ценностей и потенциала территории, задачи по развитию территории;</w:t>
      </w:r>
    </w:p>
    <w:p w:rsidR="00E547F6" w:rsidRDefault="00E547F6" w:rsidP="00324F4B">
      <w:pPr>
        <w:widowControl w:val="0"/>
        <w:autoSpaceDE w:val="0"/>
        <w:autoSpaceDN w:val="0"/>
        <w:spacing w:after="0" w:line="240" w:lineRule="auto"/>
        <w:ind w:firstLine="540"/>
        <w:jc w:val="both"/>
      </w:pPr>
      <w:r w:rsidRPr="00B97319">
        <w:rPr>
          <w:rFonts w:ascii="Times New Roman" w:hAnsi="Times New Roman"/>
          <w:sz w:val="24"/>
          <w:szCs w:val="24"/>
        </w:rPr>
        <w:t>б) характеристика, описание (текстовое, графическое), планируемые сценарии использования территории по результатам работ по благоустройству</w:t>
      </w:r>
      <w:r>
        <w:rPr>
          <w:rFonts w:ascii="Times New Roman" w:hAnsi="Times New Roman"/>
          <w:sz w:val="24"/>
          <w:szCs w:val="24"/>
        </w:rPr>
        <w:t>.</w:t>
      </w:r>
    </w:p>
  </w:footnote>
  <w:footnote w:id="4">
    <w:p w:rsidR="00E547F6" w:rsidRDefault="00E547F6" w:rsidP="00324F4B">
      <w:pPr>
        <w:pStyle w:val="FootnoteText"/>
        <w:ind w:firstLine="284"/>
        <w:jc w:val="both"/>
      </w:pPr>
      <w:r w:rsidRPr="001A4BF4">
        <w:rPr>
          <w:rStyle w:val="FootnoteReference"/>
          <w:rFonts w:ascii="Times New Roman" w:hAnsi="Times New Roman"/>
          <w:sz w:val="22"/>
          <w:szCs w:val="22"/>
        </w:rPr>
        <w:footnoteRef/>
      </w:r>
      <w:r w:rsidRPr="001A4BF4">
        <w:rPr>
          <w:rFonts w:ascii="Times New Roman" w:hAnsi="Times New Roman"/>
          <w:sz w:val="22"/>
          <w:szCs w:val="22"/>
        </w:rPr>
        <w:t xml:space="preserve"> Инвентаризация дворовых территорий с учетом их физического состояния проводится в порядке, установленном правительством Красноярского края.</w:t>
      </w:r>
    </w:p>
  </w:footnote>
  <w:footnote w:id="5">
    <w:p w:rsidR="00E547F6" w:rsidRDefault="00E547F6" w:rsidP="00324F4B">
      <w:pPr>
        <w:pStyle w:val="ConsPlusNormal"/>
        <w:ind w:firstLine="284"/>
        <w:jc w:val="both"/>
      </w:pPr>
      <w:r w:rsidRPr="001A4BF4">
        <w:rPr>
          <w:rStyle w:val="FootnoteReference"/>
          <w:rFonts w:ascii="Times New Roman" w:hAnsi="Times New Roman"/>
          <w:szCs w:val="22"/>
        </w:rPr>
        <w:footnoteRef/>
      </w:r>
      <w:r w:rsidRPr="001A4BF4">
        <w:rPr>
          <w:rFonts w:ascii="Times New Roman" w:hAnsi="Times New Roman" w:cs="Times New Roman"/>
          <w:kern w:val="1"/>
          <w:szCs w:val="22"/>
        </w:rPr>
        <w:t>Доля финансового участия заинтересованных лиц от сметной стоимости работ по благоустройству: 2% - минимальный перечень.</w:t>
      </w:r>
    </w:p>
  </w:footnote>
  <w:footnote w:id="6">
    <w:p w:rsidR="00E547F6" w:rsidRDefault="00E547F6" w:rsidP="00324F4B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EE7C51">
        <w:rPr>
          <w:rStyle w:val="FootnoteReference"/>
          <w:rFonts w:ascii="Times New Roman" w:hAnsi="Times New Roman"/>
        </w:rPr>
        <w:footnoteRef/>
      </w:r>
      <w:r w:rsidRPr="00EE7C51">
        <w:rPr>
          <w:rFonts w:ascii="Times New Roman" w:hAnsi="Times New Roman"/>
        </w:rPr>
        <w:t xml:space="preserve">Согласно </w:t>
      </w:r>
      <w:r>
        <w:rPr>
          <w:rFonts w:ascii="Times New Roman" w:hAnsi="Times New Roman"/>
        </w:rPr>
        <w:t>ст.16 федерального закона от 29.12.2004  № 189-Фз в</w:t>
      </w:r>
      <w:r w:rsidRPr="00EE7C51">
        <w:rPr>
          <w:rFonts w:ascii="Times New Roman" w:hAnsi="Times New Roman"/>
        </w:rPr>
        <w:t xml:space="preserve"> случае, если земельный участок, на котором расположены многоквартирный дом и иные входящие в состав такого дома</w:t>
      </w:r>
      <w:r>
        <w:rPr>
          <w:rFonts w:ascii="Times New Roman" w:hAnsi="Times New Roman"/>
          <w:sz w:val="24"/>
          <w:szCs w:val="24"/>
        </w:rPr>
        <w:t xml:space="preserve"> объекты недвижимого имущества, не сформирован до введения в действие Жилищного </w:t>
      </w:r>
      <w:hyperlink r:id="rId1" w:history="1">
        <w:r>
          <w:rPr>
            <w:rFonts w:ascii="Times New Roman" w:hAnsi="Times New Roman"/>
            <w:color w:val="0000FF"/>
            <w:sz w:val="24"/>
            <w:szCs w:val="24"/>
          </w:rPr>
          <w:t>кодекса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Федерации, на основании решения общего собрания собственников помещений в многоквартирном доме любое уполномоченное указанным собранием лицо вправе обратиться в орган местного самоуправления с заявлением о формировании земельного участка, на котором расположен многоквартирный дом. Формирование земельного участка, на котором расположен многоквартирный дом, осуществляется органами местного самоуправления.</w:t>
      </w:r>
    </w:p>
  </w:footnote>
  <w:footnote w:id="7">
    <w:p w:rsidR="00E547F6" w:rsidRDefault="00E547F6" w:rsidP="00324F4B">
      <w:pPr>
        <w:pStyle w:val="FootnoteText"/>
        <w:ind w:firstLine="284"/>
      </w:pPr>
      <w:r>
        <w:rPr>
          <w:rStyle w:val="FootnoteReference"/>
        </w:rPr>
        <w:footnoteRef/>
      </w:r>
      <w:r w:rsidRPr="00BC271D">
        <w:rPr>
          <w:rFonts w:ascii="Times New Roman" w:hAnsi="Times New Roman"/>
          <w:sz w:val="22"/>
          <w:szCs w:val="22"/>
        </w:rPr>
        <w:t xml:space="preserve">Проведение инвентаризации </w:t>
      </w:r>
      <w:r>
        <w:rPr>
          <w:rFonts w:ascii="Times New Roman" w:hAnsi="Times New Roman"/>
          <w:sz w:val="22"/>
          <w:szCs w:val="22"/>
        </w:rPr>
        <w:t xml:space="preserve">общественных </w:t>
      </w:r>
      <w:r w:rsidRPr="00BC271D">
        <w:rPr>
          <w:rFonts w:ascii="Times New Roman" w:hAnsi="Times New Roman"/>
          <w:sz w:val="22"/>
          <w:szCs w:val="22"/>
        </w:rPr>
        <w:t xml:space="preserve">территорий с учетом их физического состояния проводится в порядке, установленном </w:t>
      </w:r>
      <w:r>
        <w:rPr>
          <w:rFonts w:ascii="Times New Roman" w:hAnsi="Times New Roman"/>
          <w:sz w:val="22"/>
          <w:szCs w:val="22"/>
        </w:rPr>
        <w:t>П</w:t>
      </w:r>
      <w:r w:rsidRPr="00BC271D">
        <w:rPr>
          <w:rFonts w:ascii="Times New Roman" w:hAnsi="Times New Roman"/>
          <w:sz w:val="22"/>
          <w:szCs w:val="22"/>
        </w:rPr>
        <w:t>равительством Красноярского края</w:t>
      </w:r>
    </w:p>
  </w:footnote>
  <w:footnote w:id="8">
    <w:p w:rsidR="00E547F6" w:rsidRDefault="00E547F6" w:rsidP="00324F4B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1A4BF4"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Благоустройство </w:t>
      </w:r>
      <w:r w:rsidRPr="001A4BF4">
        <w:rPr>
          <w:rFonts w:ascii="Times New Roman" w:hAnsi="Times New Roman"/>
        </w:rPr>
        <w:t xml:space="preserve">индивидуальных жилых домов и земельных участков, предоставленных для их размещения, </w:t>
      </w:r>
      <w:r>
        <w:rPr>
          <w:rFonts w:ascii="Times New Roman" w:hAnsi="Times New Roman"/>
        </w:rPr>
        <w:t xml:space="preserve">реализуется на основании </w:t>
      </w:r>
      <w:r w:rsidRPr="001A4BF4">
        <w:rPr>
          <w:rFonts w:ascii="Times New Roman" w:hAnsi="Times New Roman"/>
        </w:rPr>
        <w:t xml:space="preserve"> заключен</w:t>
      </w:r>
      <w:r>
        <w:rPr>
          <w:rFonts w:ascii="Times New Roman" w:hAnsi="Times New Roman"/>
        </w:rPr>
        <w:t xml:space="preserve">ных соглашений </w:t>
      </w:r>
      <w:r w:rsidRPr="001A4BF4">
        <w:rPr>
          <w:rFonts w:ascii="Times New Roman" w:hAnsi="Times New Roman"/>
        </w:rPr>
        <w:t xml:space="preserve">с собственниками (пользователями) указанных домов (собственниками (землепользователями) земельных участков) об их благоустройстве не позднее 2020 года </w:t>
      </w:r>
      <w:r w:rsidRPr="00F41BAF">
        <w:rPr>
          <w:rFonts w:ascii="Times New Roman" w:hAnsi="Times New Roman"/>
          <w:u w:val="single"/>
        </w:rPr>
        <w:t>в соответствии с требованиями утвержденных в муниципальном образовании правил благоустройства</w:t>
      </w:r>
      <w:r w:rsidRPr="001A4BF4">
        <w:rPr>
          <w:rFonts w:ascii="Times New Roman" w:hAnsi="Times New Roman"/>
        </w:rPr>
        <w:t xml:space="preserve"> по результатам </w:t>
      </w:r>
      <w:r>
        <w:rPr>
          <w:rFonts w:ascii="Times New Roman" w:hAnsi="Times New Roman"/>
        </w:rPr>
        <w:t xml:space="preserve">проведенной </w:t>
      </w:r>
      <w:r w:rsidRPr="001A4BF4">
        <w:rPr>
          <w:rFonts w:ascii="Times New Roman" w:hAnsi="Times New Roman"/>
        </w:rPr>
        <w:t>инвентаризации</w:t>
      </w:r>
      <w:r>
        <w:rPr>
          <w:rFonts w:ascii="Times New Roman" w:hAnsi="Times New Roman"/>
        </w:rPr>
        <w:t>.</w:t>
      </w:r>
    </w:p>
  </w:footnote>
  <w:footnote w:id="9">
    <w:p w:rsidR="00E547F6" w:rsidRDefault="00E547F6" w:rsidP="00324F4B">
      <w:pPr>
        <w:pStyle w:val="FootnoteText"/>
        <w:ind w:firstLine="567"/>
      </w:pPr>
      <w:r w:rsidRPr="00AC44AD">
        <w:rPr>
          <w:rStyle w:val="FootnoteReference"/>
          <w:rFonts w:ascii="Times New Roman" w:hAnsi="Times New Roman"/>
          <w:sz w:val="22"/>
          <w:szCs w:val="22"/>
        </w:rPr>
        <w:footnoteRef/>
      </w:r>
      <w:r w:rsidRPr="00AC44AD">
        <w:rPr>
          <w:rFonts w:ascii="Times New Roman" w:hAnsi="Times New Roman"/>
          <w:sz w:val="22"/>
          <w:szCs w:val="22"/>
        </w:rPr>
        <w:t xml:space="preserve"> Инвентаризация проводится в порядке, установленном Правительством края. </w:t>
      </w:r>
    </w:p>
  </w:footnote>
  <w:footnote w:id="10">
    <w:p w:rsidR="00E547F6" w:rsidRDefault="00E547F6" w:rsidP="00324F4B">
      <w:pPr>
        <w:pStyle w:val="FootnoteText"/>
      </w:pPr>
      <w:r>
        <w:rPr>
          <w:rStyle w:val="FootnoteReference"/>
        </w:rPr>
        <w:footnoteRef/>
      </w:r>
    </w:p>
  </w:footnote>
  <w:footnote w:id="11">
    <w:p w:rsidR="00E547F6" w:rsidRDefault="00E547F6" w:rsidP="00324F4B">
      <w:pPr>
        <w:pStyle w:val="FootnoteText"/>
      </w:pPr>
      <w:r>
        <w:rPr>
          <w:rStyle w:val="FootnoteReference"/>
        </w:rPr>
        <w:footnoteRef/>
      </w:r>
    </w:p>
  </w:footnote>
  <w:footnote w:id="12">
    <w:p w:rsidR="00E547F6" w:rsidRPr="00D9407F" w:rsidRDefault="00E547F6" w:rsidP="00324F4B">
      <w:pPr>
        <w:pStyle w:val="ConsPlusNormal"/>
        <w:rPr>
          <w:rFonts w:ascii="Times New Roman" w:hAnsi="Times New Roman" w:cs="Times New Roman"/>
          <w:b/>
          <w:szCs w:val="22"/>
        </w:rPr>
      </w:pPr>
      <w:r w:rsidRPr="00D9407F">
        <w:rPr>
          <w:rStyle w:val="FootnoteReference"/>
          <w:rFonts w:ascii="Times New Roman" w:hAnsi="Times New Roman"/>
          <w:szCs w:val="22"/>
        </w:rPr>
        <w:footnoteRef/>
      </w:r>
      <w:r w:rsidRPr="00D9407F">
        <w:rPr>
          <w:rFonts w:ascii="Times New Roman" w:hAnsi="Times New Roman" w:cs="Times New Roman"/>
          <w:szCs w:val="22"/>
        </w:rPr>
        <w:t xml:space="preserve"> Мероприятия государственной программы  </w:t>
      </w:r>
      <w:r>
        <w:rPr>
          <w:rFonts w:ascii="Times New Roman" w:hAnsi="Times New Roman" w:cs="Times New Roman"/>
          <w:szCs w:val="22"/>
        </w:rPr>
        <w:t>«С</w:t>
      </w:r>
      <w:r w:rsidRPr="00D9407F">
        <w:rPr>
          <w:rFonts w:ascii="Times New Roman" w:hAnsi="Times New Roman" w:cs="Times New Roman"/>
          <w:szCs w:val="22"/>
        </w:rPr>
        <w:t>одействие развитию местного самоуправления</w:t>
      </w:r>
      <w:r>
        <w:rPr>
          <w:rFonts w:ascii="Times New Roman" w:hAnsi="Times New Roman" w:cs="Times New Roman"/>
          <w:szCs w:val="22"/>
        </w:rPr>
        <w:t xml:space="preserve">», утвержденной постановлением Правительства края от </w:t>
      </w:r>
      <w:r w:rsidRPr="00F81BB6">
        <w:rPr>
          <w:rFonts w:ascii="Times New Roman" w:hAnsi="Times New Roman" w:cs="Times New Roman"/>
          <w:szCs w:val="22"/>
        </w:rPr>
        <w:t>30.09.2013 № 517-п (конкурсы «Жители – за чистоту и благоустройство», «Инициатива жителей – эффективность в работе»  и т.д.).</w:t>
      </w:r>
    </w:p>
    <w:p w:rsidR="00E547F6" w:rsidRDefault="00E547F6" w:rsidP="00324F4B">
      <w:pPr>
        <w:pStyle w:val="ConsPlusNormal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4F4B"/>
    <w:rsid w:val="000637F6"/>
    <w:rsid w:val="000A14C7"/>
    <w:rsid w:val="001557B0"/>
    <w:rsid w:val="001A4BF4"/>
    <w:rsid w:val="002D2201"/>
    <w:rsid w:val="00324F4B"/>
    <w:rsid w:val="004730B1"/>
    <w:rsid w:val="005730D2"/>
    <w:rsid w:val="005A6A83"/>
    <w:rsid w:val="005D1005"/>
    <w:rsid w:val="0062152B"/>
    <w:rsid w:val="006635A0"/>
    <w:rsid w:val="006B19DD"/>
    <w:rsid w:val="007049CF"/>
    <w:rsid w:val="00714410"/>
    <w:rsid w:val="00721FE4"/>
    <w:rsid w:val="00732626"/>
    <w:rsid w:val="007407E5"/>
    <w:rsid w:val="00773689"/>
    <w:rsid w:val="00773875"/>
    <w:rsid w:val="007A59FE"/>
    <w:rsid w:val="007F27EE"/>
    <w:rsid w:val="00891AC3"/>
    <w:rsid w:val="0093252F"/>
    <w:rsid w:val="009950A7"/>
    <w:rsid w:val="009D687B"/>
    <w:rsid w:val="009E5326"/>
    <w:rsid w:val="00A42BCD"/>
    <w:rsid w:val="00A52C94"/>
    <w:rsid w:val="00AC44AD"/>
    <w:rsid w:val="00B97319"/>
    <w:rsid w:val="00BC271D"/>
    <w:rsid w:val="00C1069F"/>
    <w:rsid w:val="00D30C51"/>
    <w:rsid w:val="00D425B1"/>
    <w:rsid w:val="00D63A53"/>
    <w:rsid w:val="00D83B0D"/>
    <w:rsid w:val="00D9407F"/>
    <w:rsid w:val="00DA5703"/>
    <w:rsid w:val="00E164F6"/>
    <w:rsid w:val="00E547F6"/>
    <w:rsid w:val="00EE7C51"/>
    <w:rsid w:val="00F12CE5"/>
    <w:rsid w:val="00F41BAF"/>
    <w:rsid w:val="00F55E95"/>
    <w:rsid w:val="00F81BB6"/>
    <w:rsid w:val="00FC1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F4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324F4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324F4B"/>
    <w:rPr>
      <w:rFonts w:ascii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24F4B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324F4B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AF8FB8ADDCDFCE0A341C063282EFE91EAB407F8536832994EE651832F4T7H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433</TotalTime>
  <Pages>9</Pages>
  <Words>1504</Words>
  <Characters>8576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</dc:creator>
  <cp:keywords/>
  <dc:description/>
  <cp:lastModifiedBy>USER</cp:lastModifiedBy>
  <cp:revision>16</cp:revision>
  <cp:lastPrinted>2017-10-02T02:25:00Z</cp:lastPrinted>
  <dcterms:created xsi:type="dcterms:W3CDTF">2017-07-04T02:49:00Z</dcterms:created>
  <dcterms:modified xsi:type="dcterms:W3CDTF">2017-10-18T06:14:00Z</dcterms:modified>
</cp:coreProperties>
</file>